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9B9" w:rsidRDefault="00CB29B9" w:rsidP="000F22C6">
      <w:pPr>
        <w:jc w:val="right"/>
      </w:pPr>
    </w:p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B15118">
      <w:pPr>
        <w:jc w:val="center"/>
      </w:pPr>
    </w:p>
    <w:p w:rsidR="00CB29B9" w:rsidRPr="00E76FA5" w:rsidRDefault="00CB29B9" w:rsidP="000840FA">
      <w:pPr>
        <w:pStyle w:val="Default"/>
        <w:spacing w:line="331" w:lineRule="atLeast"/>
        <w:jc w:val="center"/>
        <w:rPr>
          <w:b/>
          <w:bCs/>
          <w:color w:val="auto"/>
          <w:sz w:val="36"/>
          <w:szCs w:val="36"/>
        </w:rPr>
      </w:pPr>
      <w:r w:rsidRPr="00E76FA5">
        <w:rPr>
          <w:b/>
          <w:bCs/>
          <w:color w:val="auto"/>
          <w:sz w:val="36"/>
          <w:szCs w:val="36"/>
        </w:rPr>
        <w:t>Dynamiczny System Informacji Pasażerskiej</w:t>
      </w:r>
    </w:p>
    <w:p w:rsidR="00CB29B9" w:rsidRPr="00E76FA5" w:rsidRDefault="00CB29B9" w:rsidP="000840FA">
      <w:pPr>
        <w:pStyle w:val="Default"/>
        <w:spacing w:line="331" w:lineRule="atLeast"/>
        <w:jc w:val="center"/>
        <w:rPr>
          <w:color w:val="auto"/>
          <w:sz w:val="36"/>
          <w:szCs w:val="36"/>
        </w:rPr>
      </w:pPr>
      <w:r>
        <w:rPr>
          <w:b/>
          <w:bCs/>
          <w:color w:val="auto"/>
          <w:sz w:val="36"/>
          <w:szCs w:val="36"/>
        </w:rPr>
        <w:t>WYKAZ ILOŚCIOWY SPRZĘTU TECHNICZNEGO (WYPOSAŻENIE POJAZDÓW, STANOWISKA DYSPOZYTORSKIE, KOMPUTERY STERUJĄCE TABLICAMI PRZYSTANKOWYMI)</w:t>
      </w:r>
    </w:p>
    <w:p w:rsidR="00CB29B9" w:rsidRPr="00E76FA5" w:rsidRDefault="00CB29B9" w:rsidP="00E76FA5">
      <w:pPr>
        <w:jc w:val="center"/>
        <w:rPr>
          <w:b/>
          <w:bCs/>
          <w:sz w:val="36"/>
          <w:szCs w:val="36"/>
        </w:rPr>
      </w:pPr>
    </w:p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Default="00CB29B9" w:rsidP="003F33A3"/>
    <w:p w:rsidR="00CB29B9" w:rsidRPr="00AE40B5" w:rsidRDefault="00CB29B9" w:rsidP="008C3530">
      <w:pPr>
        <w:jc w:val="both"/>
        <w:rPr>
          <w:b/>
          <w:bCs/>
        </w:rPr>
      </w:pPr>
      <w:r w:rsidRPr="00AE40B5">
        <w:rPr>
          <w:b/>
          <w:bCs/>
        </w:rPr>
        <w:t>Wykaz ilościowy sprzętu technicznego (wyposażenie pojazdów, stanowiska dyspozytorskie, komputery sterujące tablicami przystankowymi)</w:t>
      </w:r>
      <w:r>
        <w:rPr>
          <w:b/>
          <w:bCs/>
        </w:rPr>
        <w:t>.</w:t>
      </w:r>
    </w:p>
    <w:tbl>
      <w:tblPr>
        <w:tblW w:w="8252" w:type="dxa"/>
        <w:jc w:val="center"/>
        <w:tblCellMar>
          <w:left w:w="70" w:type="dxa"/>
          <w:right w:w="70" w:type="dxa"/>
        </w:tblCellMar>
        <w:tblLook w:val="0000"/>
      </w:tblPr>
      <w:tblGrid>
        <w:gridCol w:w="772"/>
        <w:gridCol w:w="6490"/>
        <w:gridCol w:w="990"/>
      </w:tblGrid>
      <w:tr w:rsidR="00CB29B9" w:rsidRPr="0014711E">
        <w:trPr>
          <w:trHeight w:val="255"/>
          <w:jc w:val="center"/>
        </w:trPr>
        <w:tc>
          <w:tcPr>
            <w:tcW w:w="7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B29B9" w:rsidRPr="0014711E" w:rsidRDefault="00CB29B9" w:rsidP="00AE40B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B29B9" w:rsidRPr="0014711E" w:rsidRDefault="00CB29B9" w:rsidP="00AE40B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CB29B9" w:rsidRPr="0014711E">
        <w:trPr>
          <w:trHeight w:val="27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29B9" w:rsidRPr="0014711E" w:rsidRDefault="00CB29B9" w:rsidP="0014711E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Nazwa komponentu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Liczba [szt.]</w:t>
            </w:r>
          </w:p>
        </w:tc>
      </w:tr>
      <w:tr w:rsidR="00CB29B9" w:rsidRPr="0014711E">
        <w:trPr>
          <w:trHeight w:val="255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9B9" w:rsidRPr="0014711E" w:rsidRDefault="00CB29B9" w:rsidP="0014711E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Komputer pokładowy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12</w:t>
            </w:r>
          </w:p>
        </w:tc>
      </w:tr>
      <w:tr w:rsidR="00CB29B9" w:rsidRPr="0014711E">
        <w:trPr>
          <w:trHeight w:val="255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9B9" w:rsidRPr="0014711E" w:rsidRDefault="00CB29B9" w:rsidP="0014711E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Konsola kierowcy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12</w:t>
            </w:r>
          </w:p>
        </w:tc>
      </w:tr>
      <w:tr w:rsidR="00CB29B9" w:rsidRPr="0014711E">
        <w:trPr>
          <w:trHeight w:val="255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9B9" w:rsidRPr="0014711E" w:rsidRDefault="00CB29B9" w:rsidP="0014711E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Przycisk alarmowy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12</w:t>
            </w:r>
          </w:p>
        </w:tc>
      </w:tr>
      <w:tr w:rsidR="00CB29B9" w:rsidRPr="0014711E">
        <w:trPr>
          <w:trHeight w:val="255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9B9" w:rsidRPr="0014711E" w:rsidRDefault="00CB29B9" w:rsidP="0014711E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Antena GSM/GPRS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12</w:t>
            </w:r>
          </w:p>
        </w:tc>
      </w:tr>
      <w:tr w:rsidR="00CB29B9" w:rsidRPr="0014711E">
        <w:trPr>
          <w:trHeight w:val="255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9B9" w:rsidRPr="0014711E" w:rsidRDefault="00CB29B9" w:rsidP="0014711E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Stanowisko komputerowe przenośne (Laptop)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1</w:t>
            </w:r>
          </w:p>
        </w:tc>
      </w:tr>
      <w:tr w:rsidR="00CB29B9" w:rsidRPr="0014711E">
        <w:trPr>
          <w:trHeight w:val="51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9B9" w:rsidRPr="0014711E" w:rsidRDefault="00CB29B9" w:rsidP="0014711E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Wyposażenie stanowiska komputerowego 2 monitorowego (komputer, dwa monitory, klawiatura, mysz)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3</w:t>
            </w:r>
          </w:p>
        </w:tc>
      </w:tr>
      <w:tr w:rsidR="00CB29B9" w:rsidRPr="0014711E">
        <w:trPr>
          <w:trHeight w:val="255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7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9B9" w:rsidRPr="0014711E" w:rsidRDefault="00CB29B9" w:rsidP="0014711E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Monitor o przekątnej 42’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1</w:t>
            </w:r>
          </w:p>
        </w:tc>
      </w:tr>
      <w:tr w:rsidR="00CB29B9" w:rsidRPr="0014711E">
        <w:trPr>
          <w:trHeight w:val="255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9B9" w:rsidRPr="0014711E" w:rsidRDefault="00CB29B9" w:rsidP="0014711E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Urządzenie wielofunkcyjne (fax, skaner, xero, drukarka)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4711E">
              <w:rPr>
                <w:sz w:val="20"/>
                <w:szCs w:val="20"/>
                <w:lang w:eastAsia="pl-PL"/>
              </w:rPr>
              <w:t>1</w:t>
            </w:r>
          </w:p>
        </w:tc>
      </w:tr>
      <w:tr w:rsidR="00CB29B9" w:rsidRPr="0014711E">
        <w:trPr>
          <w:trHeight w:val="255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9B9" w:rsidRPr="0014711E" w:rsidRDefault="00CB29B9" w:rsidP="0014711E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Komputer sterujący tablicą przystankową wraz z integracją systemową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9B9" w:rsidRPr="0014711E" w:rsidRDefault="00CB29B9" w:rsidP="0014711E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39</w:t>
            </w:r>
          </w:p>
        </w:tc>
      </w:tr>
    </w:tbl>
    <w:p w:rsidR="00CB29B9" w:rsidRDefault="00CB29B9" w:rsidP="003F33A3"/>
    <w:sectPr w:rsidR="00CB29B9" w:rsidSect="002F0BEF">
      <w:footerReference w:type="default" r:id="rId7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9B9" w:rsidRDefault="00CB29B9">
      <w:r>
        <w:separator/>
      </w:r>
    </w:p>
  </w:endnote>
  <w:endnote w:type="continuationSeparator" w:id="1">
    <w:p w:rsidR="00CB29B9" w:rsidRDefault="00CB2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9B9" w:rsidRDefault="00CB29B9" w:rsidP="002F0BEF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B29B9" w:rsidRDefault="00CB29B9" w:rsidP="00EE366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9B9" w:rsidRDefault="00CB29B9">
      <w:r>
        <w:separator/>
      </w:r>
    </w:p>
  </w:footnote>
  <w:footnote w:type="continuationSeparator" w:id="1">
    <w:p w:rsidR="00CB29B9" w:rsidRDefault="00CB29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E8D4E8"/>
    <w:multiLevelType w:val="hybridMultilevel"/>
    <w:tmpl w:val="EAB1D8E3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776DCD"/>
    <w:multiLevelType w:val="hybridMultilevel"/>
    <w:tmpl w:val="8EC4F3B6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787DACA"/>
    <w:multiLevelType w:val="hybridMultilevel"/>
    <w:tmpl w:val="86C2A9EF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991BE0A"/>
    <w:multiLevelType w:val="hybridMultilevel"/>
    <w:tmpl w:val="806FDD1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131BA52"/>
    <w:multiLevelType w:val="hybridMultilevel"/>
    <w:tmpl w:val="33109B76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444136C"/>
    <w:multiLevelType w:val="hybridMultilevel"/>
    <w:tmpl w:val="6E363C8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53604F0"/>
    <w:multiLevelType w:val="hybridMultilevel"/>
    <w:tmpl w:val="E6D3725F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9FD2868"/>
    <w:multiLevelType w:val="hybridMultilevel"/>
    <w:tmpl w:val="EBAC0D38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1985B97"/>
    <w:multiLevelType w:val="hybridMultilevel"/>
    <w:tmpl w:val="E924BE8C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042B1214"/>
    <w:multiLevelType w:val="hybridMultilevel"/>
    <w:tmpl w:val="89283CD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05B7F584"/>
    <w:multiLevelType w:val="hybridMultilevel"/>
    <w:tmpl w:val="975B141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CE85204"/>
    <w:multiLevelType w:val="hybridMultilevel"/>
    <w:tmpl w:val="391C3C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E45241D"/>
    <w:multiLevelType w:val="hybridMultilevel"/>
    <w:tmpl w:val="3A0ADF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DD1C3D"/>
    <w:multiLevelType w:val="hybridMultilevel"/>
    <w:tmpl w:val="EA86B1FC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13136CAD"/>
    <w:multiLevelType w:val="hybridMultilevel"/>
    <w:tmpl w:val="CCC07584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14891139"/>
    <w:multiLevelType w:val="hybridMultilevel"/>
    <w:tmpl w:val="C25CE5AC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214B6A9C"/>
    <w:multiLevelType w:val="hybridMultilevel"/>
    <w:tmpl w:val="60FE6D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1404BE"/>
    <w:multiLevelType w:val="hybridMultilevel"/>
    <w:tmpl w:val="296A192A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23B46DF8"/>
    <w:multiLevelType w:val="hybridMultilevel"/>
    <w:tmpl w:val="1B6A2CAE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50434BF"/>
    <w:multiLevelType w:val="hybridMultilevel"/>
    <w:tmpl w:val="078837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 w:tplc="0415001B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 w:tplc="0415000F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 w:tplc="04150019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 w:tplc="0415001B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 w:tplc="0415000F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 w:tplc="04150019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 w:tplc="0415001B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255D2513"/>
    <w:multiLevelType w:val="hybridMultilevel"/>
    <w:tmpl w:val="149262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26914939"/>
    <w:multiLevelType w:val="hybridMultilevel"/>
    <w:tmpl w:val="BA4A5358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30917C8A"/>
    <w:multiLevelType w:val="hybridMultilevel"/>
    <w:tmpl w:val="B497CC20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93F2B38"/>
    <w:multiLevelType w:val="hybridMultilevel"/>
    <w:tmpl w:val="E0AAD564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3B82A099"/>
    <w:multiLevelType w:val="hybridMultilevel"/>
    <w:tmpl w:val="4175A0CC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3C0A13B7"/>
    <w:multiLevelType w:val="hybridMultilevel"/>
    <w:tmpl w:val="D89C7AA8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44FA61BD"/>
    <w:multiLevelType w:val="hybridMultilevel"/>
    <w:tmpl w:val="A9941336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45705BE9"/>
    <w:multiLevelType w:val="hybridMultilevel"/>
    <w:tmpl w:val="63400933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1797B4D"/>
    <w:multiLevelType w:val="hybridMultilevel"/>
    <w:tmpl w:val="D46B8DC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252537C"/>
    <w:multiLevelType w:val="hybridMultilevel"/>
    <w:tmpl w:val="FC04C8E0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1">
    <w:nsid w:val="5EB33C0D"/>
    <w:multiLevelType w:val="hybridMultilevel"/>
    <w:tmpl w:val="F404EAA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EE25C06"/>
    <w:multiLevelType w:val="hybridMultilevel"/>
    <w:tmpl w:val="4E80F94E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3">
    <w:nsid w:val="5FED7DF1"/>
    <w:multiLevelType w:val="hybridMultilevel"/>
    <w:tmpl w:val="92F2FE8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10C49CC"/>
    <w:multiLevelType w:val="hybridMultilevel"/>
    <w:tmpl w:val="DA6E36E4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179231A"/>
    <w:multiLevelType w:val="hybridMultilevel"/>
    <w:tmpl w:val="2E166BF0"/>
    <w:lvl w:ilvl="0" w:tplc="04150005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6">
    <w:nsid w:val="63086523"/>
    <w:multiLevelType w:val="hybridMultilevel"/>
    <w:tmpl w:val="591E6770"/>
    <w:lvl w:ilvl="0" w:tplc="04150005">
      <w:start w:val="1"/>
      <w:numFmt w:val="bullet"/>
      <w:lvlText w:val=""/>
      <w:lvlJc w:val="left"/>
      <w:pPr>
        <w:tabs>
          <w:tab w:val="num" w:pos="1003"/>
        </w:tabs>
        <w:ind w:left="1003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37">
    <w:nsid w:val="69123869"/>
    <w:multiLevelType w:val="hybridMultilevel"/>
    <w:tmpl w:val="9BF6B20E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8">
    <w:nsid w:val="6AD4FADD"/>
    <w:multiLevelType w:val="hybridMultilevel"/>
    <w:tmpl w:val="76EEF283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6D257ED6"/>
    <w:multiLevelType w:val="hybridMultilevel"/>
    <w:tmpl w:val="5100EC7E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0">
    <w:nsid w:val="6D494953"/>
    <w:multiLevelType w:val="hybridMultilevel"/>
    <w:tmpl w:val="7C5C5A7E"/>
    <w:lvl w:ilvl="0" w:tplc="C3726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B3C470"/>
    <w:multiLevelType w:val="hybridMultilevel"/>
    <w:tmpl w:val="14DF0CFB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70635A77"/>
    <w:multiLevelType w:val="hybridMultilevel"/>
    <w:tmpl w:val="B2D8BE9E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3">
    <w:nsid w:val="71CF53F0"/>
    <w:multiLevelType w:val="hybridMultilevel"/>
    <w:tmpl w:val="9210E89E"/>
    <w:lvl w:ilvl="0" w:tplc="B9E65566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4">
    <w:nsid w:val="736A6DC2"/>
    <w:multiLevelType w:val="multilevel"/>
    <w:tmpl w:val="D5687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5">
    <w:nsid w:val="74635497"/>
    <w:multiLevelType w:val="multilevel"/>
    <w:tmpl w:val="D5687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>
    <w:nsid w:val="7B5706CB"/>
    <w:multiLevelType w:val="multilevel"/>
    <w:tmpl w:val="EBAC0D38"/>
    <w:lvl w:ilvl="0">
      <w:start w:val="1"/>
      <w:numFmt w:val="bullet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D61401A"/>
    <w:multiLevelType w:val="hybridMultilevel"/>
    <w:tmpl w:val="C3C261D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num w:numId="1">
    <w:abstractNumId w:val="45"/>
  </w:num>
  <w:num w:numId="2">
    <w:abstractNumId w:val="47"/>
  </w:num>
  <w:num w:numId="3">
    <w:abstractNumId w:val="40"/>
  </w:num>
  <w:num w:numId="4">
    <w:abstractNumId w:val="43"/>
  </w:num>
  <w:num w:numId="5">
    <w:abstractNumId w:val="44"/>
  </w:num>
  <w:num w:numId="6">
    <w:abstractNumId w:val="20"/>
  </w:num>
  <w:num w:numId="7">
    <w:abstractNumId w:val="16"/>
  </w:num>
  <w:num w:numId="8">
    <w:abstractNumId w:val="12"/>
  </w:num>
  <w:num w:numId="9">
    <w:abstractNumId w:val="27"/>
  </w:num>
  <w:num w:numId="10">
    <w:abstractNumId w:val="29"/>
  </w:num>
  <w:num w:numId="11">
    <w:abstractNumId w:val="4"/>
  </w:num>
  <w:num w:numId="12">
    <w:abstractNumId w:val="22"/>
  </w:num>
  <w:num w:numId="13">
    <w:abstractNumId w:val="39"/>
  </w:num>
  <w:num w:numId="14">
    <w:abstractNumId w:val="18"/>
  </w:num>
  <w:num w:numId="15">
    <w:abstractNumId w:val="6"/>
  </w:num>
  <w:num w:numId="16">
    <w:abstractNumId w:val="7"/>
  </w:num>
  <w:num w:numId="17">
    <w:abstractNumId w:val="23"/>
  </w:num>
  <w:num w:numId="18">
    <w:abstractNumId w:val="46"/>
  </w:num>
  <w:num w:numId="19">
    <w:abstractNumId w:val="35"/>
  </w:num>
  <w:num w:numId="20">
    <w:abstractNumId w:val="38"/>
  </w:num>
  <w:num w:numId="21">
    <w:abstractNumId w:val="1"/>
  </w:num>
  <w:num w:numId="22">
    <w:abstractNumId w:val="0"/>
  </w:num>
  <w:num w:numId="23">
    <w:abstractNumId w:val="5"/>
  </w:num>
  <w:num w:numId="24">
    <w:abstractNumId w:val="10"/>
  </w:num>
  <w:num w:numId="25">
    <w:abstractNumId w:val="28"/>
  </w:num>
  <w:num w:numId="26">
    <w:abstractNumId w:val="33"/>
  </w:num>
  <w:num w:numId="27">
    <w:abstractNumId w:val="25"/>
  </w:num>
  <w:num w:numId="28">
    <w:abstractNumId w:val="41"/>
  </w:num>
  <w:num w:numId="29">
    <w:abstractNumId w:val="2"/>
  </w:num>
  <w:num w:numId="30">
    <w:abstractNumId w:val="3"/>
  </w:num>
  <w:num w:numId="31">
    <w:abstractNumId w:val="24"/>
  </w:num>
  <w:num w:numId="32">
    <w:abstractNumId w:val="31"/>
  </w:num>
  <w:num w:numId="33">
    <w:abstractNumId w:val="13"/>
  </w:num>
  <w:num w:numId="34">
    <w:abstractNumId w:val="30"/>
  </w:num>
  <w:num w:numId="35">
    <w:abstractNumId w:val="36"/>
  </w:num>
  <w:num w:numId="36">
    <w:abstractNumId w:val="34"/>
  </w:num>
  <w:num w:numId="37">
    <w:abstractNumId w:val="17"/>
  </w:num>
  <w:num w:numId="38">
    <w:abstractNumId w:val="15"/>
  </w:num>
  <w:num w:numId="39">
    <w:abstractNumId w:val="9"/>
  </w:num>
  <w:num w:numId="40">
    <w:abstractNumId w:val="37"/>
  </w:num>
  <w:num w:numId="41">
    <w:abstractNumId w:val="21"/>
  </w:num>
  <w:num w:numId="42">
    <w:abstractNumId w:val="14"/>
  </w:num>
  <w:num w:numId="43">
    <w:abstractNumId w:val="42"/>
  </w:num>
  <w:num w:numId="44">
    <w:abstractNumId w:val="11"/>
  </w:num>
  <w:num w:numId="45">
    <w:abstractNumId w:val="19"/>
  </w:num>
  <w:num w:numId="46">
    <w:abstractNumId w:val="32"/>
  </w:num>
  <w:num w:numId="47">
    <w:abstractNumId w:val="8"/>
  </w:num>
  <w:num w:numId="4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A2F"/>
    <w:rsid w:val="00002404"/>
    <w:rsid w:val="000029D4"/>
    <w:rsid w:val="00006881"/>
    <w:rsid w:val="0001597A"/>
    <w:rsid w:val="00017C80"/>
    <w:rsid w:val="00062BFA"/>
    <w:rsid w:val="00062E5E"/>
    <w:rsid w:val="00073312"/>
    <w:rsid w:val="000840FA"/>
    <w:rsid w:val="0008623A"/>
    <w:rsid w:val="0009295C"/>
    <w:rsid w:val="00094D38"/>
    <w:rsid w:val="000A1124"/>
    <w:rsid w:val="000B5B8C"/>
    <w:rsid w:val="000B616A"/>
    <w:rsid w:val="000B7E82"/>
    <w:rsid w:val="000D015F"/>
    <w:rsid w:val="000F22C6"/>
    <w:rsid w:val="00103797"/>
    <w:rsid w:val="00134CFF"/>
    <w:rsid w:val="0013616B"/>
    <w:rsid w:val="00145368"/>
    <w:rsid w:val="0014711E"/>
    <w:rsid w:val="00172499"/>
    <w:rsid w:val="00181D72"/>
    <w:rsid w:val="00191048"/>
    <w:rsid w:val="001924A8"/>
    <w:rsid w:val="00195997"/>
    <w:rsid w:val="001B6F67"/>
    <w:rsid w:val="001B7C38"/>
    <w:rsid w:val="001D1175"/>
    <w:rsid w:val="001D1F9D"/>
    <w:rsid w:val="001F0B50"/>
    <w:rsid w:val="001F0D94"/>
    <w:rsid w:val="001F5E3E"/>
    <w:rsid w:val="002000E0"/>
    <w:rsid w:val="002002A6"/>
    <w:rsid w:val="00203809"/>
    <w:rsid w:val="00216C79"/>
    <w:rsid w:val="002208EC"/>
    <w:rsid w:val="00231552"/>
    <w:rsid w:val="002458A6"/>
    <w:rsid w:val="002634CC"/>
    <w:rsid w:val="002678AE"/>
    <w:rsid w:val="00273748"/>
    <w:rsid w:val="00277270"/>
    <w:rsid w:val="00287982"/>
    <w:rsid w:val="002A4165"/>
    <w:rsid w:val="002B636E"/>
    <w:rsid w:val="002C7FF3"/>
    <w:rsid w:val="002F0BEF"/>
    <w:rsid w:val="00302343"/>
    <w:rsid w:val="00303BC1"/>
    <w:rsid w:val="00306434"/>
    <w:rsid w:val="003069D9"/>
    <w:rsid w:val="00312AAC"/>
    <w:rsid w:val="00314884"/>
    <w:rsid w:val="00331005"/>
    <w:rsid w:val="003431F0"/>
    <w:rsid w:val="003444A4"/>
    <w:rsid w:val="003444E3"/>
    <w:rsid w:val="00374976"/>
    <w:rsid w:val="003A6468"/>
    <w:rsid w:val="003B7691"/>
    <w:rsid w:val="003C176A"/>
    <w:rsid w:val="003F33A3"/>
    <w:rsid w:val="003F4C4C"/>
    <w:rsid w:val="00400BB2"/>
    <w:rsid w:val="004038EF"/>
    <w:rsid w:val="004163F1"/>
    <w:rsid w:val="0043291E"/>
    <w:rsid w:val="00473EAB"/>
    <w:rsid w:val="0048202D"/>
    <w:rsid w:val="00487DEF"/>
    <w:rsid w:val="004A407A"/>
    <w:rsid w:val="004A56A2"/>
    <w:rsid w:val="004D0CF0"/>
    <w:rsid w:val="004D2CE8"/>
    <w:rsid w:val="004F4B15"/>
    <w:rsid w:val="00520C2B"/>
    <w:rsid w:val="005319E0"/>
    <w:rsid w:val="00554216"/>
    <w:rsid w:val="00564225"/>
    <w:rsid w:val="00570F78"/>
    <w:rsid w:val="00577BE6"/>
    <w:rsid w:val="005943C2"/>
    <w:rsid w:val="005A1DE8"/>
    <w:rsid w:val="005A237C"/>
    <w:rsid w:val="005A596A"/>
    <w:rsid w:val="005B1B33"/>
    <w:rsid w:val="005D14EB"/>
    <w:rsid w:val="005F13ED"/>
    <w:rsid w:val="00605183"/>
    <w:rsid w:val="0061140E"/>
    <w:rsid w:val="00655B1A"/>
    <w:rsid w:val="00664AB9"/>
    <w:rsid w:val="0067352B"/>
    <w:rsid w:val="00681B54"/>
    <w:rsid w:val="00685222"/>
    <w:rsid w:val="00687DD9"/>
    <w:rsid w:val="006A341D"/>
    <w:rsid w:val="006A469F"/>
    <w:rsid w:val="006B55CE"/>
    <w:rsid w:val="006C1BF0"/>
    <w:rsid w:val="006C2031"/>
    <w:rsid w:val="006D5753"/>
    <w:rsid w:val="006E4143"/>
    <w:rsid w:val="006E6107"/>
    <w:rsid w:val="006F5B9D"/>
    <w:rsid w:val="00705F91"/>
    <w:rsid w:val="00707D4E"/>
    <w:rsid w:val="00707E68"/>
    <w:rsid w:val="00710F88"/>
    <w:rsid w:val="00714AF6"/>
    <w:rsid w:val="00717E28"/>
    <w:rsid w:val="00722BBC"/>
    <w:rsid w:val="00723FBF"/>
    <w:rsid w:val="00727DE5"/>
    <w:rsid w:val="00730034"/>
    <w:rsid w:val="00743AE7"/>
    <w:rsid w:val="007458D7"/>
    <w:rsid w:val="00745949"/>
    <w:rsid w:val="00772A2E"/>
    <w:rsid w:val="00781DD1"/>
    <w:rsid w:val="007A6590"/>
    <w:rsid w:val="007B4460"/>
    <w:rsid w:val="007B798E"/>
    <w:rsid w:val="007D273E"/>
    <w:rsid w:val="007D6301"/>
    <w:rsid w:val="008070F5"/>
    <w:rsid w:val="008078F6"/>
    <w:rsid w:val="00814414"/>
    <w:rsid w:val="00816830"/>
    <w:rsid w:val="00816A08"/>
    <w:rsid w:val="00822D64"/>
    <w:rsid w:val="00850D2E"/>
    <w:rsid w:val="00857C53"/>
    <w:rsid w:val="00872A82"/>
    <w:rsid w:val="00892A78"/>
    <w:rsid w:val="008C3530"/>
    <w:rsid w:val="008F039A"/>
    <w:rsid w:val="008F67F2"/>
    <w:rsid w:val="00900079"/>
    <w:rsid w:val="00921E32"/>
    <w:rsid w:val="0093715D"/>
    <w:rsid w:val="00947F5A"/>
    <w:rsid w:val="00967851"/>
    <w:rsid w:val="00970C70"/>
    <w:rsid w:val="00981215"/>
    <w:rsid w:val="009A7C89"/>
    <w:rsid w:val="009B6D56"/>
    <w:rsid w:val="009D4980"/>
    <w:rsid w:val="009F4632"/>
    <w:rsid w:val="009F4E4A"/>
    <w:rsid w:val="00A025FE"/>
    <w:rsid w:val="00A32E40"/>
    <w:rsid w:val="00A45F24"/>
    <w:rsid w:val="00A556AE"/>
    <w:rsid w:val="00A6097E"/>
    <w:rsid w:val="00A63774"/>
    <w:rsid w:val="00A81039"/>
    <w:rsid w:val="00A82CF4"/>
    <w:rsid w:val="00AC4DC6"/>
    <w:rsid w:val="00AC7049"/>
    <w:rsid w:val="00AD0009"/>
    <w:rsid w:val="00AD18CA"/>
    <w:rsid w:val="00AD2129"/>
    <w:rsid w:val="00AE40B5"/>
    <w:rsid w:val="00AE7E2B"/>
    <w:rsid w:val="00AF5522"/>
    <w:rsid w:val="00AF6738"/>
    <w:rsid w:val="00B021AF"/>
    <w:rsid w:val="00B03DB7"/>
    <w:rsid w:val="00B053AE"/>
    <w:rsid w:val="00B1262B"/>
    <w:rsid w:val="00B1383B"/>
    <w:rsid w:val="00B15118"/>
    <w:rsid w:val="00B37B0F"/>
    <w:rsid w:val="00B57831"/>
    <w:rsid w:val="00B62071"/>
    <w:rsid w:val="00B86F08"/>
    <w:rsid w:val="00B93F4B"/>
    <w:rsid w:val="00BB2363"/>
    <w:rsid w:val="00BB40F6"/>
    <w:rsid w:val="00BB4866"/>
    <w:rsid w:val="00BC0ABD"/>
    <w:rsid w:val="00BC6DEB"/>
    <w:rsid w:val="00BD4393"/>
    <w:rsid w:val="00BE3BD9"/>
    <w:rsid w:val="00BE5F5B"/>
    <w:rsid w:val="00BF0B34"/>
    <w:rsid w:val="00BF0BBE"/>
    <w:rsid w:val="00BF2F58"/>
    <w:rsid w:val="00BF45A2"/>
    <w:rsid w:val="00BF5152"/>
    <w:rsid w:val="00BF6685"/>
    <w:rsid w:val="00C069EB"/>
    <w:rsid w:val="00C07E82"/>
    <w:rsid w:val="00C27C6E"/>
    <w:rsid w:val="00C406D2"/>
    <w:rsid w:val="00C44B4E"/>
    <w:rsid w:val="00C47166"/>
    <w:rsid w:val="00C47BA1"/>
    <w:rsid w:val="00C535F4"/>
    <w:rsid w:val="00C54A0C"/>
    <w:rsid w:val="00C55F0C"/>
    <w:rsid w:val="00C60EFF"/>
    <w:rsid w:val="00C64952"/>
    <w:rsid w:val="00C6702B"/>
    <w:rsid w:val="00C72D2A"/>
    <w:rsid w:val="00C96A3E"/>
    <w:rsid w:val="00CA0D6C"/>
    <w:rsid w:val="00CB29B9"/>
    <w:rsid w:val="00CB524E"/>
    <w:rsid w:val="00CC1953"/>
    <w:rsid w:val="00CD7F74"/>
    <w:rsid w:val="00CF37C2"/>
    <w:rsid w:val="00CF7E35"/>
    <w:rsid w:val="00D044FD"/>
    <w:rsid w:val="00D14A12"/>
    <w:rsid w:val="00D16AB6"/>
    <w:rsid w:val="00D177C4"/>
    <w:rsid w:val="00D33FED"/>
    <w:rsid w:val="00D433D0"/>
    <w:rsid w:val="00D46F45"/>
    <w:rsid w:val="00D57E76"/>
    <w:rsid w:val="00DA19F9"/>
    <w:rsid w:val="00DA4E51"/>
    <w:rsid w:val="00DC2FA8"/>
    <w:rsid w:val="00DE2E50"/>
    <w:rsid w:val="00DE3218"/>
    <w:rsid w:val="00DF2D47"/>
    <w:rsid w:val="00DF7A2F"/>
    <w:rsid w:val="00E147D8"/>
    <w:rsid w:val="00E216D7"/>
    <w:rsid w:val="00E24852"/>
    <w:rsid w:val="00E349FE"/>
    <w:rsid w:val="00E441FA"/>
    <w:rsid w:val="00E51E43"/>
    <w:rsid w:val="00E5757B"/>
    <w:rsid w:val="00E5793B"/>
    <w:rsid w:val="00E624E1"/>
    <w:rsid w:val="00E707C7"/>
    <w:rsid w:val="00E74292"/>
    <w:rsid w:val="00E76581"/>
    <w:rsid w:val="00E76E5D"/>
    <w:rsid w:val="00E76FA5"/>
    <w:rsid w:val="00EA736D"/>
    <w:rsid w:val="00EA79BF"/>
    <w:rsid w:val="00EC54C7"/>
    <w:rsid w:val="00EE0FF2"/>
    <w:rsid w:val="00EE366A"/>
    <w:rsid w:val="00F00970"/>
    <w:rsid w:val="00F00BF2"/>
    <w:rsid w:val="00F46F2D"/>
    <w:rsid w:val="00F47D07"/>
    <w:rsid w:val="00F61839"/>
    <w:rsid w:val="00F6642B"/>
    <w:rsid w:val="00F72BF1"/>
    <w:rsid w:val="00F90BBD"/>
    <w:rsid w:val="00FA7B66"/>
    <w:rsid w:val="00FB3060"/>
    <w:rsid w:val="00FB4142"/>
    <w:rsid w:val="00FC2EC0"/>
    <w:rsid w:val="00FC757B"/>
    <w:rsid w:val="00FD5463"/>
    <w:rsid w:val="00FE1223"/>
    <w:rsid w:val="00FF4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4A4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E24852"/>
    <w:pPr>
      <w:keepNext/>
      <w:spacing w:before="240" w:after="60" w:line="240" w:lineRule="auto"/>
      <w:outlineLvl w:val="1"/>
    </w:pPr>
    <w:rPr>
      <w:b/>
      <w:bCs/>
      <w:sz w:val="24"/>
      <w:szCs w:val="24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10F88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DF7A2F"/>
    <w:pPr>
      <w:ind w:left="720"/>
    </w:pPr>
  </w:style>
  <w:style w:type="paragraph" w:styleId="Caption">
    <w:name w:val="caption"/>
    <w:basedOn w:val="Normal"/>
    <w:next w:val="Normal"/>
    <w:uiPriority w:val="99"/>
    <w:qFormat/>
    <w:rsid w:val="00EE0FF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14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4AF6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970C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73EAB"/>
    <w:rPr>
      <w:lang w:eastAsia="en-US"/>
    </w:rPr>
  </w:style>
  <w:style w:type="character" w:styleId="PageNumber">
    <w:name w:val="page number"/>
    <w:basedOn w:val="DefaultParagraphFont"/>
    <w:uiPriority w:val="99"/>
    <w:rsid w:val="00970C70"/>
  </w:style>
  <w:style w:type="paragraph" w:styleId="TOC1">
    <w:name w:val="toc 1"/>
    <w:basedOn w:val="Normal"/>
    <w:next w:val="Normal"/>
    <w:autoRedefine/>
    <w:uiPriority w:val="99"/>
    <w:semiHidden/>
    <w:locked/>
    <w:rsid w:val="003B7691"/>
  </w:style>
  <w:style w:type="character" w:styleId="Hyperlink">
    <w:name w:val="Hyperlink"/>
    <w:basedOn w:val="DefaultParagraphFont"/>
    <w:uiPriority w:val="99"/>
    <w:rsid w:val="003B769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F33A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E43"/>
    <w:rPr>
      <w:lang w:eastAsia="en-US"/>
    </w:rPr>
  </w:style>
  <w:style w:type="paragraph" w:customStyle="1" w:styleId="Default">
    <w:name w:val="Default"/>
    <w:uiPriority w:val="99"/>
    <w:rsid w:val="00017C80"/>
    <w:pPr>
      <w:widowControl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017C80"/>
    <w:pPr>
      <w:spacing w:after="120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017C80"/>
    <w:pPr>
      <w:spacing w:line="23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017C80"/>
    <w:pPr>
      <w:spacing w:line="236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017C80"/>
    <w:pPr>
      <w:spacing w:line="236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017C80"/>
    <w:pPr>
      <w:spacing w:line="236" w:lineRule="atLeast"/>
    </w:pPr>
    <w:rPr>
      <w:color w:val="auto"/>
    </w:rPr>
  </w:style>
  <w:style w:type="paragraph" w:customStyle="1" w:styleId="CM22">
    <w:name w:val="CM22"/>
    <w:basedOn w:val="Default"/>
    <w:next w:val="Default"/>
    <w:uiPriority w:val="99"/>
    <w:rsid w:val="00017C80"/>
    <w:pPr>
      <w:spacing w:after="73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745949"/>
    <w:pPr>
      <w:spacing w:line="236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745949"/>
    <w:pPr>
      <w:spacing w:line="236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1B7C38"/>
    <w:pPr>
      <w:spacing w:line="236" w:lineRule="atLeast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3444E3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3444E3"/>
    <w:pPr>
      <w:spacing w:after="338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3444E3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3444E3"/>
    <w:pPr>
      <w:spacing w:line="236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3444E3"/>
    <w:pPr>
      <w:spacing w:line="236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3444E3"/>
    <w:pPr>
      <w:spacing w:line="236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3444E3"/>
    <w:pPr>
      <w:spacing w:line="236" w:lineRule="atLeast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3444E3"/>
    <w:pPr>
      <w:spacing w:after="238"/>
    </w:pPr>
    <w:rPr>
      <w:color w:val="auto"/>
    </w:rPr>
  </w:style>
  <w:style w:type="paragraph" w:styleId="BodyText3">
    <w:name w:val="Body Text 3"/>
    <w:basedOn w:val="Normal"/>
    <w:link w:val="BodyText3Char"/>
    <w:uiPriority w:val="99"/>
    <w:rsid w:val="009D498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4"/>
      <w:szCs w:val="24"/>
      <w:lang w:eastAsia="pl-PL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10F88"/>
    <w:rPr>
      <w:sz w:val="16"/>
      <w:szCs w:val="16"/>
      <w:lang w:eastAsia="en-US"/>
    </w:rPr>
  </w:style>
  <w:style w:type="paragraph" w:customStyle="1" w:styleId="Wypunktowanie">
    <w:name w:val="Wypunktowanie"/>
    <w:basedOn w:val="Normal"/>
    <w:uiPriority w:val="99"/>
    <w:rsid w:val="009D4980"/>
    <w:pPr>
      <w:widowControl w:val="0"/>
      <w:tabs>
        <w:tab w:val="left" w:pos="708"/>
      </w:tabs>
      <w:overflowPunct w:val="0"/>
      <w:autoSpaceDE w:val="0"/>
      <w:autoSpaceDN w:val="0"/>
      <w:adjustRightInd w:val="0"/>
      <w:spacing w:after="0" w:line="240" w:lineRule="auto"/>
      <w:ind w:left="708" w:hanging="708"/>
      <w:textAlignment w:val="baseline"/>
    </w:pPr>
    <w:rPr>
      <w:sz w:val="24"/>
      <w:szCs w:val="24"/>
      <w:lang w:eastAsia="pl-PL"/>
    </w:rPr>
  </w:style>
  <w:style w:type="paragraph" w:styleId="PlainText">
    <w:name w:val="Plain Text"/>
    <w:basedOn w:val="Normal"/>
    <w:link w:val="PlainTextChar"/>
    <w:uiPriority w:val="99"/>
    <w:rsid w:val="00231552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710F88"/>
    <w:rPr>
      <w:rFonts w:ascii="Courier New" w:hAnsi="Courier New" w:cs="Courier New"/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1B6F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44B4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47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1073</TotalTime>
  <Pages>2</Pages>
  <Words>111</Words>
  <Characters>668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116</cp:revision>
  <cp:lastPrinted>2012-03-30T13:07:00Z</cp:lastPrinted>
  <dcterms:created xsi:type="dcterms:W3CDTF">2011-11-21T20:59:00Z</dcterms:created>
  <dcterms:modified xsi:type="dcterms:W3CDTF">2012-03-30T13:18:00Z</dcterms:modified>
</cp:coreProperties>
</file>